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C8F" w:rsidRDefault="00FB5C8F" w:rsidP="00FB5C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RESOGAN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fl.1465)</w:t>
      </w:r>
    </w:p>
    <w:p w:rsidR="00FB5C8F" w:rsidRDefault="00FB5C8F" w:rsidP="00FB5C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C8F" w:rsidRDefault="00FB5C8F" w:rsidP="00FB5C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C8F" w:rsidRDefault="00FB5C8F" w:rsidP="00FB5C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Oct.1465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Trethosa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granted many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messuages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B5C8F" w:rsidRDefault="00FB5C8F" w:rsidP="00FB5C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etc. in Cornwall to Hervey </w:t>
      </w:r>
      <w:proofErr w:type="spellStart"/>
      <w:r>
        <w:rPr>
          <w:rFonts w:ascii="Times New Roman" w:hAnsi="Times New Roman" w:cs="Times New Roman"/>
          <w:sz w:val="24"/>
          <w:szCs w:val="24"/>
        </w:rPr>
        <w:t>Porthe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St.Stephen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B5C8F" w:rsidRDefault="00FB5C8F" w:rsidP="00FB5C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http://discovery.nationalarchives.gov.uk/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CN/141a)</w:t>
      </w:r>
    </w:p>
    <w:p w:rsidR="00FB5C8F" w:rsidRDefault="00FB5C8F" w:rsidP="00FB5C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C8F" w:rsidRDefault="00FB5C8F" w:rsidP="00FB5C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C8F" w:rsidRPr="00974656" w:rsidRDefault="00FB5C8F" w:rsidP="00FB5C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June 2016</w:t>
      </w:r>
    </w:p>
    <w:p w:rsidR="006B2F86" w:rsidRPr="00FB5C8F" w:rsidRDefault="00FB5C8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FB5C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C8F" w:rsidRDefault="00FB5C8F" w:rsidP="00E71FC3">
      <w:pPr>
        <w:spacing w:after="0" w:line="240" w:lineRule="auto"/>
      </w:pPr>
      <w:r>
        <w:separator/>
      </w:r>
    </w:p>
  </w:endnote>
  <w:endnote w:type="continuationSeparator" w:id="0">
    <w:p w:rsidR="00FB5C8F" w:rsidRDefault="00FB5C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C8F" w:rsidRDefault="00FB5C8F" w:rsidP="00E71FC3">
      <w:pPr>
        <w:spacing w:after="0" w:line="240" w:lineRule="auto"/>
      </w:pPr>
      <w:r>
        <w:separator/>
      </w:r>
    </w:p>
  </w:footnote>
  <w:footnote w:type="continuationSeparator" w:id="0">
    <w:p w:rsidR="00FB5C8F" w:rsidRDefault="00FB5C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C8F"/>
    <w:rsid w:val="00AB52E8"/>
    <w:rsid w:val="00B16D3F"/>
    <w:rsid w:val="00E71FC3"/>
    <w:rsid w:val="00EF4813"/>
    <w:rsid w:val="00FB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BCFE9"/>
  <w15:chartTrackingRefBased/>
  <w15:docId w15:val="{FA657611-FFDC-4205-80A6-7DBCD4C0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2016-06-12T17:48:00Z</dcterms:created>
  <dcterms:modified xsi:type="dcterms:W3CDTF">2016-06-12T17:48:00Z</dcterms:modified>
</cp:coreProperties>
</file>